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5C7931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5C7931">
              <w:rPr>
                <w:b/>
                <w:bCs/>
                <w:sz w:val="23"/>
                <w:szCs w:val="23"/>
              </w:rPr>
              <w:br/>
            </w:r>
            <w:r w:rsidR="005C7931">
              <w:rPr>
                <w:b/>
                <w:bCs/>
                <w:sz w:val="23"/>
                <w:szCs w:val="23"/>
              </w:rPr>
              <w:tab/>
              <w:t>„</w:t>
            </w:r>
            <w:r w:rsidR="005C7931" w:rsidRPr="005C7931">
              <w:rPr>
                <w:b/>
                <w:bCs/>
                <w:sz w:val="23"/>
                <w:szCs w:val="23"/>
              </w:rPr>
              <w:t>9. Masseurinnen</w:t>
            </w:r>
            <w:r w:rsidR="005C7931">
              <w:rPr>
                <w:b/>
                <w:bCs/>
                <w:sz w:val="23"/>
                <w:szCs w:val="23"/>
              </w:rPr>
              <w:t>/Masseure</w:t>
            </w:r>
            <w:r w:rsidR="005C7931" w:rsidRPr="005C7931">
              <w:rPr>
                <w:b/>
                <w:bCs/>
                <w:sz w:val="23"/>
                <w:szCs w:val="23"/>
              </w:rPr>
              <w:t xml:space="preserve"> und medizinische Bademeisterinnen</w:t>
            </w:r>
            <w:r w:rsidR="005C7931">
              <w:rPr>
                <w:b/>
                <w:bCs/>
                <w:sz w:val="23"/>
                <w:szCs w:val="23"/>
              </w:rPr>
              <w:t>/Bademeister“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CE56A9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53D9E" w:rsidRPr="00A35D39" w:rsidTr="00D92AFD">
        <w:tc>
          <w:tcPr>
            <w:tcW w:w="4786" w:type="dxa"/>
          </w:tcPr>
          <w:p w:rsidR="00053D9E" w:rsidRPr="00B65B9B" w:rsidRDefault="005C7931" w:rsidP="005C7931">
            <w:pPr>
              <w:spacing w:before="120" w:after="120"/>
            </w:pPr>
            <w:r w:rsidRPr="005C7931">
              <w:t>Beschäftigte in der Tätigkeit von Masseurinnen</w:t>
            </w:r>
            <w:r>
              <w:t>/Masseure</w:t>
            </w:r>
            <w:r w:rsidRPr="005C7931">
              <w:t xml:space="preserve"> und medizinische Bademeisterinnen</w:t>
            </w:r>
            <w:r>
              <w:t>/Bademeister</w:t>
            </w:r>
            <w:r w:rsidRPr="005C7931">
              <w:t>.</w:t>
            </w:r>
          </w:p>
        </w:tc>
        <w:tc>
          <w:tcPr>
            <w:tcW w:w="1701" w:type="dxa"/>
          </w:tcPr>
          <w:p w:rsidR="00053D9E" w:rsidRPr="007B78B1" w:rsidRDefault="005C7931" w:rsidP="005C7931">
            <w:pPr>
              <w:spacing w:before="120" w:after="120"/>
            </w:pPr>
            <w:r>
              <w:t>IX Fgr. 4</w:t>
            </w:r>
            <w:r>
              <w:br/>
            </w:r>
            <w:r w:rsidR="007B78B1" w:rsidRPr="007B78B1">
              <w:rPr>
                <w:i/>
                <w:sz w:val="20"/>
                <w:szCs w:val="20"/>
              </w:rPr>
              <w:t>(VII</w:t>
            </w:r>
            <w:r>
              <w:rPr>
                <w:i/>
                <w:sz w:val="20"/>
                <w:szCs w:val="20"/>
              </w:rPr>
              <w:t>I</w:t>
            </w:r>
            <w:r w:rsidR="007B78B1"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7B78B1" w:rsidRPr="007B78B1">
              <w:rPr>
                <w:i/>
                <w:sz w:val="20"/>
                <w:szCs w:val="20"/>
              </w:rPr>
              <w:t>Bew</w:t>
            </w:r>
            <w:proofErr w:type="spellEnd"/>
            <w:r w:rsidR="007B78B1"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53D9E" w:rsidRPr="007B78B1" w:rsidRDefault="007B78B1" w:rsidP="005C7931">
            <w:pPr>
              <w:spacing w:before="120" w:after="120"/>
            </w:pPr>
            <w:r w:rsidRPr="007B78B1">
              <w:t xml:space="preserve">EG </w:t>
            </w:r>
            <w:r w:rsidR="007F485A">
              <w:t>2</w:t>
            </w:r>
            <w:r w:rsidR="005C7931">
              <w:t>„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 xml:space="preserve">(EG </w:t>
            </w:r>
            <w:r w:rsidR="005C7931">
              <w:rPr>
                <w:i/>
                <w:sz w:val="20"/>
                <w:szCs w:val="20"/>
              </w:rPr>
              <w:t>3</w:t>
            </w:r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53D9E" w:rsidRPr="00A35D39" w:rsidRDefault="00053D9E" w:rsidP="005C7931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 xml:space="preserve">EG </w:t>
            </w:r>
            <w:r w:rsidR="005C7931">
              <w:rPr>
                <w:b/>
                <w:color w:val="FF0000"/>
              </w:rPr>
              <w:t>3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5C7931" w:rsidP="005C7931">
            <w:pPr>
              <w:spacing w:before="120" w:after="120"/>
            </w:pPr>
            <w:r w:rsidRPr="005C7931">
              <w:t>Masseurinnen/Masseure und medizinische Bademeisterinnen/Bademeister mit entsprechender Tätigkeit.</w:t>
            </w:r>
          </w:p>
        </w:tc>
        <w:tc>
          <w:tcPr>
            <w:tcW w:w="1701" w:type="dxa"/>
          </w:tcPr>
          <w:p w:rsidR="00053D9E" w:rsidRPr="007B78B1" w:rsidRDefault="005C7931" w:rsidP="005C7931">
            <w:pPr>
              <w:spacing w:before="120" w:after="120"/>
            </w:pPr>
            <w:r>
              <w:t>VIII</w:t>
            </w:r>
            <w:r w:rsidR="007B78B1">
              <w:t xml:space="preserve"> Fgr. </w:t>
            </w:r>
            <w:r>
              <w:t>19/20</w:t>
            </w:r>
            <w:r w:rsidR="007B78B1">
              <w:br/>
            </w:r>
            <w:r w:rsidR="007B78B1" w:rsidRPr="007B78B1">
              <w:rPr>
                <w:i/>
                <w:sz w:val="20"/>
                <w:szCs w:val="20"/>
              </w:rPr>
              <w:t>(V</w:t>
            </w:r>
            <w:r>
              <w:rPr>
                <w:i/>
                <w:sz w:val="20"/>
                <w:szCs w:val="20"/>
              </w:rPr>
              <w:t>II</w:t>
            </w:r>
            <w:r w:rsidR="007B78B1"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7B78B1" w:rsidRPr="007B78B1">
              <w:rPr>
                <w:i/>
                <w:sz w:val="20"/>
                <w:szCs w:val="20"/>
              </w:rPr>
              <w:t>Bew</w:t>
            </w:r>
            <w:proofErr w:type="spellEnd"/>
            <w:r w:rsidR="007F485A">
              <w:rPr>
                <w:i/>
                <w:sz w:val="20"/>
                <w:szCs w:val="20"/>
              </w:rPr>
              <w:t>.</w:t>
            </w:r>
            <w:r w:rsidR="007B78B1"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53D9E" w:rsidRPr="007B78B1" w:rsidRDefault="007B78B1" w:rsidP="005C7931">
            <w:pPr>
              <w:spacing w:before="120" w:after="120"/>
            </w:pPr>
            <w:r>
              <w:t xml:space="preserve">EG </w:t>
            </w:r>
            <w:r w:rsidR="005C7931">
              <w:t>3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 xml:space="preserve">(EG </w:t>
            </w:r>
            <w:r w:rsidR="005C7931">
              <w:rPr>
                <w:i/>
                <w:sz w:val="20"/>
                <w:szCs w:val="20"/>
              </w:rPr>
              <w:t>5</w:t>
            </w:r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53D9E" w:rsidRPr="00B65B9B" w:rsidRDefault="00053D9E" w:rsidP="005C7931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 xml:space="preserve">EG </w:t>
            </w:r>
            <w:r w:rsidR="005C7931">
              <w:rPr>
                <w:b/>
                <w:color w:val="FF0000"/>
              </w:rPr>
              <w:t>5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>m</w:t>
            </w:r>
            <w:r w:rsidRPr="00053D9E">
              <w:t>ind</w:t>
            </w:r>
            <w:r>
              <w:t>. 1/4</w:t>
            </w:r>
            <w:r w:rsidRPr="00053D9E">
              <w:t xml:space="preserve"> schwierige Aufgaben</w:t>
            </w:r>
            <w:r w:rsidR="005C7931">
              <w:t xml:space="preserve"> </w:t>
            </w:r>
            <w:r w:rsidR="005C7931" w:rsidRPr="005C7931">
              <w:rPr>
                <w:i/>
                <w:sz w:val="20"/>
                <w:szCs w:val="20"/>
              </w:rPr>
              <w:t>(alt 50 %)</w:t>
            </w:r>
          </w:p>
          <w:p w:rsidR="007B78B1" w:rsidRPr="00B65B9B" w:rsidRDefault="005C7931" w:rsidP="005C7931">
            <w:pPr>
              <w:spacing w:before="120" w:after="120"/>
            </w:pPr>
            <w:r w:rsidRPr="005C7931">
              <w:t>(Schwierige Aufgaben sind z.B. Verabreichung von Kohlensäure- und Sauerstoffbädern bei Herz- und Kreislaufbeschwerden, Massage- oder Bäderbehandlung nach Schlaganfällen oder bei Kinderlähmung, Massagebehandlung von Frischoperierten).</w:t>
            </w:r>
          </w:p>
        </w:tc>
        <w:tc>
          <w:tcPr>
            <w:tcW w:w="1701" w:type="dxa"/>
          </w:tcPr>
          <w:p w:rsidR="007B78B1" w:rsidRPr="007B78B1" w:rsidRDefault="007B78B1" w:rsidP="0072452C">
            <w:pPr>
              <w:spacing w:before="120" w:after="120"/>
            </w:pPr>
            <w:r>
              <w:t>VI</w:t>
            </w:r>
            <w:r w:rsidR="0072452C">
              <w:t>I</w:t>
            </w:r>
            <w:r>
              <w:t xml:space="preserve"> Fgr. </w:t>
            </w:r>
            <w:r w:rsidR="0026141A">
              <w:t>2</w:t>
            </w:r>
            <w:r w:rsidR="0072452C">
              <w:t>3/25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</w:t>
            </w:r>
            <w:r w:rsidR="0072452C">
              <w:rPr>
                <w:i/>
                <w:sz w:val="20"/>
                <w:szCs w:val="20"/>
              </w:rPr>
              <w:t>Ib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7F485A">
            <w:pPr>
              <w:spacing w:before="120" w:after="120"/>
            </w:pPr>
            <w:r>
              <w:t xml:space="preserve">EG </w:t>
            </w:r>
            <w:r w:rsidR="007F485A">
              <w:t>5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 xml:space="preserve">(EG </w:t>
            </w:r>
            <w:r w:rsidR="007F485A">
              <w:rPr>
                <w:i/>
                <w:sz w:val="20"/>
                <w:szCs w:val="20"/>
              </w:rPr>
              <w:t>6</w:t>
            </w:r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7B78B1" w:rsidP="005C7931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 xml:space="preserve">EG </w:t>
            </w:r>
            <w:r w:rsidR="005C7931">
              <w:rPr>
                <w:b/>
                <w:color w:val="FF0000"/>
              </w:rPr>
              <w:t>6</w:t>
            </w:r>
          </w:p>
        </w:tc>
      </w:tr>
    </w:tbl>
    <w:p w:rsidR="00392DED" w:rsidRDefault="00392DED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DB5C2A" w:rsidTr="000F72EC">
        <w:tc>
          <w:tcPr>
            <w:tcW w:w="4786" w:type="dxa"/>
          </w:tcPr>
          <w:p w:rsidR="00DB5C2A" w:rsidRDefault="00DB5C2A" w:rsidP="000F72EC">
            <w:pPr>
              <w:spacing w:before="120" w:after="120"/>
            </w:pPr>
            <w:r>
              <w:t xml:space="preserve">Weitere </w:t>
            </w:r>
            <w:r w:rsidR="007F485A">
              <w:t xml:space="preserve">entfallene </w:t>
            </w:r>
            <w:r>
              <w:t>Merkmale</w:t>
            </w:r>
            <w:r w:rsidR="007F485A">
              <w:t>?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72452C" w:rsidRDefault="0072452C" w:rsidP="0072452C">
            <w:pPr>
              <w:spacing w:before="120" w:after="120"/>
            </w:pPr>
            <w:r w:rsidRPr="0072452C">
              <w:rPr>
                <w:b/>
              </w:rPr>
              <w:t>mindestens zwei Masseure</w:t>
            </w:r>
            <w:r>
              <w:t>, Masseure</w:t>
            </w:r>
            <w:r>
              <w:t xml:space="preserve"> </w:t>
            </w:r>
            <w:r>
              <w:t>und medizinische Bad</w:t>
            </w:r>
            <w:r>
              <w:t xml:space="preserve">emeister oder Angestellte in der </w:t>
            </w:r>
            <w:r>
              <w:t>T</w:t>
            </w:r>
            <w:r>
              <w:t>ä</w:t>
            </w:r>
            <w:r>
              <w:t>tigkeit von Masseuren oder Masseuren und medizinischen</w:t>
            </w:r>
            <w:r>
              <w:t xml:space="preserve"> </w:t>
            </w:r>
            <w:r>
              <w:t>Bademeistern durch aus</w:t>
            </w:r>
            <w:r>
              <w:t>-</w:t>
            </w:r>
            <w:proofErr w:type="spellStart"/>
            <w:r>
              <w:t>dr</w:t>
            </w:r>
            <w:r>
              <w:t>ü</w:t>
            </w:r>
            <w:r>
              <w:t>ckliche</w:t>
            </w:r>
            <w:proofErr w:type="spellEnd"/>
            <w:r>
              <w:t xml:space="preserve"> Anordnung st</w:t>
            </w:r>
            <w:r>
              <w:t>ä</w:t>
            </w:r>
            <w:r>
              <w:t xml:space="preserve">ndig </w:t>
            </w:r>
            <w:r w:rsidRPr="0072452C">
              <w:rPr>
                <w:b/>
              </w:rPr>
              <w:t>unterstellt</w:t>
            </w:r>
            <w:r>
              <w:t>.</w:t>
            </w:r>
          </w:p>
          <w:p w:rsidR="00DB5C2A" w:rsidRDefault="0072452C" w:rsidP="007F485A">
            <w:pPr>
              <w:spacing w:before="120" w:after="120"/>
            </w:pPr>
            <w:r>
              <w:t>(Hierzu Protokollerkl</w:t>
            </w:r>
            <w:r w:rsidR="007F485A">
              <w:t>ä</w:t>
            </w:r>
            <w:r>
              <w:t>rungen Nrn. 5 u. 17)</w:t>
            </w:r>
          </w:p>
        </w:tc>
        <w:tc>
          <w:tcPr>
            <w:tcW w:w="1701" w:type="dxa"/>
          </w:tcPr>
          <w:p w:rsidR="00DB5C2A" w:rsidRDefault="0072452C" w:rsidP="0072452C">
            <w:pPr>
              <w:spacing w:before="120" w:after="120"/>
            </w:pPr>
            <w:r>
              <w:t>VII Fgr. 22</w:t>
            </w:r>
            <w:r w:rsidR="00DB5C2A">
              <w:br/>
            </w:r>
            <w:r w:rsidR="00DB5C2A" w:rsidRPr="00DB5C2A"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VIb</w:t>
            </w:r>
            <w:proofErr w:type="spellEnd"/>
            <w:r w:rsidR="00DB5C2A"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DB5C2A" w:rsidRPr="00DB5C2A">
              <w:rPr>
                <w:i/>
                <w:sz w:val="20"/>
                <w:szCs w:val="20"/>
              </w:rPr>
              <w:t>Bew</w:t>
            </w:r>
            <w:proofErr w:type="spellEnd"/>
            <w:r w:rsidR="00DB5C2A"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7F485A">
            <w:pPr>
              <w:spacing w:before="120" w:after="120"/>
            </w:pPr>
            <w:r>
              <w:t xml:space="preserve">EG </w:t>
            </w:r>
            <w:r w:rsidR="007F485A">
              <w:t>5</w:t>
            </w:r>
            <w:r w:rsidR="007F485A">
              <w:br/>
            </w:r>
            <w:r w:rsidR="007F485A" w:rsidRPr="007F485A">
              <w:rPr>
                <w:i/>
                <w:sz w:val="20"/>
                <w:szCs w:val="20"/>
              </w:rPr>
              <w:t>(EG 6)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72452C" w:rsidTr="0072452C">
        <w:tc>
          <w:tcPr>
            <w:tcW w:w="4786" w:type="dxa"/>
          </w:tcPr>
          <w:p w:rsidR="0072452C" w:rsidRDefault="0072452C" w:rsidP="00193DE4">
            <w:pPr>
              <w:spacing w:before="120" w:after="120"/>
            </w:pPr>
            <w:r w:rsidRPr="0072452C">
              <w:rPr>
                <w:b/>
              </w:rPr>
              <w:t>mindestens zwei Masseure</w:t>
            </w:r>
            <w:r>
              <w:t>, Masseure und medizinische Bademeister oder Angestellte in der Tätigkeit von Masseuren oder Masseuren und medizinischen Bademeistern durch aus</w:t>
            </w:r>
            <w:r>
              <w:t>-</w:t>
            </w:r>
            <w:proofErr w:type="spellStart"/>
            <w:r>
              <w:t>drückliche</w:t>
            </w:r>
            <w:proofErr w:type="spellEnd"/>
            <w:r>
              <w:t xml:space="preserve"> Anordnung ständig </w:t>
            </w:r>
            <w:r w:rsidRPr="0072452C">
              <w:rPr>
                <w:b/>
              </w:rPr>
              <w:t>unterstellt</w:t>
            </w:r>
            <w:r>
              <w:t xml:space="preserve"> </w:t>
            </w:r>
            <w:r>
              <w:t xml:space="preserve">und </w:t>
            </w:r>
            <w:r w:rsidRPr="0072452C">
              <w:rPr>
                <w:b/>
              </w:rPr>
              <w:t>überwiegend schwierige Aufgaben</w:t>
            </w:r>
            <w:r>
              <w:t xml:space="preserve"> im Sinne der Verg.Gr. VII Fgr. 23 oder 25 erfüllen</w:t>
            </w:r>
            <w:r>
              <w:t>.</w:t>
            </w:r>
          </w:p>
          <w:p w:rsidR="0072452C" w:rsidRDefault="0072452C" w:rsidP="007F485A">
            <w:pPr>
              <w:spacing w:before="120" w:after="120"/>
            </w:pPr>
            <w:r>
              <w:t>(Hierzu Protokollerkl</w:t>
            </w:r>
            <w:r w:rsidR="007F485A">
              <w:t>ä</w:t>
            </w:r>
            <w:r>
              <w:t>rungen Nrn. 5 u. 17)</w:t>
            </w:r>
          </w:p>
        </w:tc>
        <w:tc>
          <w:tcPr>
            <w:tcW w:w="1701" w:type="dxa"/>
          </w:tcPr>
          <w:p w:rsidR="0072452C" w:rsidRDefault="0072452C" w:rsidP="0072452C">
            <w:pPr>
              <w:spacing w:before="120" w:after="120"/>
            </w:pPr>
            <w:proofErr w:type="spellStart"/>
            <w:r>
              <w:t>VI</w:t>
            </w:r>
            <w:r>
              <w:t>b</w:t>
            </w:r>
            <w:proofErr w:type="spellEnd"/>
            <w:r>
              <w:t xml:space="preserve"> Fgr. 2</w:t>
            </w:r>
            <w:r>
              <w:t>4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V</w:t>
            </w:r>
            <w:r>
              <w:rPr>
                <w:i/>
                <w:sz w:val="20"/>
                <w:szCs w:val="20"/>
              </w:rPr>
              <w:t>c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2452C" w:rsidRDefault="0072452C" w:rsidP="007F485A">
            <w:pPr>
              <w:spacing w:before="120" w:after="120"/>
            </w:pPr>
            <w:r>
              <w:t xml:space="preserve">EG </w:t>
            </w:r>
            <w:r w:rsidR="007F485A">
              <w:t>6</w:t>
            </w:r>
            <w:r w:rsidR="007F485A">
              <w:br/>
            </w:r>
            <w:r w:rsidR="007F485A" w:rsidRPr="007F485A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</w:tcPr>
          <w:p w:rsidR="0072452C" w:rsidRPr="00DB5C2A" w:rsidRDefault="0072452C" w:rsidP="00193DE4">
            <w:pPr>
              <w:spacing w:before="120" w:after="120"/>
              <w:rPr>
                <w:b/>
              </w:rPr>
            </w:pPr>
          </w:p>
        </w:tc>
      </w:tr>
      <w:tr w:rsidR="0072452C" w:rsidTr="0072452C">
        <w:tc>
          <w:tcPr>
            <w:tcW w:w="4786" w:type="dxa"/>
          </w:tcPr>
          <w:p w:rsidR="0072452C" w:rsidRDefault="0072452C" w:rsidP="00193DE4">
            <w:pPr>
              <w:spacing w:before="120" w:after="120"/>
            </w:pPr>
            <w:r w:rsidRPr="0072452C">
              <w:rPr>
                <w:b/>
              </w:rPr>
              <w:t xml:space="preserve">mindestens </w:t>
            </w:r>
            <w:r>
              <w:rPr>
                <w:b/>
              </w:rPr>
              <w:t>vier</w:t>
            </w:r>
            <w:r w:rsidRPr="0072452C">
              <w:rPr>
                <w:b/>
              </w:rPr>
              <w:t xml:space="preserve"> Masseure</w:t>
            </w:r>
            <w:r>
              <w:t>, Masseure und medizinische Bademeister oder Angestellte in der Tätigkeit von Masseuren oder Masseuren und medizinischen Bademeistern durch aus-</w:t>
            </w:r>
            <w:proofErr w:type="spellStart"/>
            <w:r>
              <w:t>drückliche</w:t>
            </w:r>
            <w:proofErr w:type="spellEnd"/>
            <w:r>
              <w:t xml:space="preserve"> Anordnung ständig </w:t>
            </w:r>
            <w:r w:rsidRPr="0072452C">
              <w:rPr>
                <w:b/>
              </w:rPr>
              <w:t>unterstellt</w:t>
            </w:r>
            <w:r>
              <w:t>.</w:t>
            </w:r>
          </w:p>
          <w:p w:rsidR="0072452C" w:rsidRDefault="0072452C" w:rsidP="007F485A">
            <w:pPr>
              <w:spacing w:before="120" w:after="120"/>
            </w:pPr>
            <w:r>
              <w:t>(Hierzu Protokollerkl</w:t>
            </w:r>
            <w:r w:rsidR="007F485A">
              <w:t>ä</w:t>
            </w:r>
            <w:r>
              <w:t>rungen Nrn. 5 u. 17)</w:t>
            </w:r>
          </w:p>
        </w:tc>
        <w:tc>
          <w:tcPr>
            <w:tcW w:w="1701" w:type="dxa"/>
          </w:tcPr>
          <w:p w:rsidR="0072452C" w:rsidRDefault="0072452C" w:rsidP="0072452C">
            <w:pPr>
              <w:spacing w:before="120" w:after="120"/>
            </w:pPr>
            <w:proofErr w:type="spellStart"/>
            <w:r>
              <w:t>V</w:t>
            </w:r>
            <w:r>
              <w:t>Ib</w:t>
            </w:r>
            <w:proofErr w:type="spellEnd"/>
            <w:r>
              <w:t xml:space="preserve"> Fgr. 2</w:t>
            </w:r>
            <w:r>
              <w:t>3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V</w:t>
            </w:r>
            <w:r>
              <w:rPr>
                <w:i/>
                <w:sz w:val="20"/>
                <w:szCs w:val="20"/>
              </w:rPr>
              <w:t>c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2452C" w:rsidRDefault="0072452C" w:rsidP="007F485A">
            <w:pPr>
              <w:spacing w:before="120" w:after="120"/>
            </w:pPr>
            <w:r>
              <w:t xml:space="preserve">EG </w:t>
            </w:r>
            <w:r w:rsidR="007F485A">
              <w:t>6</w:t>
            </w:r>
            <w:r w:rsidR="007F485A">
              <w:br/>
            </w:r>
            <w:r w:rsidR="007F485A" w:rsidRPr="007F485A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</w:tcPr>
          <w:p w:rsidR="0072452C" w:rsidRPr="00DB5C2A" w:rsidRDefault="0072452C" w:rsidP="00193DE4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DB5C2A" w:rsidRDefault="00DB5C2A" w:rsidP="0072452C">
            <w:pPr>
              <w:spacing w:before="120" w:after="120"/>
            </w:pPr>
            <w:r>
              <w:t xml:space="preserve">Lehrkräfte an Lehranstalten für </w:t>
            </w:r>
            <w:r w:rsidR="0072452C" w:rsidRPr="0072452C">
              <w:t>Masseure und medizinische Bademeiste</w:t>
            </w:r>
            <w:r w:rsidR="0072452C">
              <w:t>r</w:t>
            </w:r>
          </w:p>
        </w:tc>
        <w:tc>
          <w:tcPr>
            <w:tcW w:w="1701" w:type="dxa"/>
          </w:tcPr>
          <w:p w:rsidR="00DB5C2A" w:rsidRDefault="0072452C" w:rsidP="007F485A">
            <w:pPr>
              <w:spacing w:before="120" w:after="120"/>
            </w:pPr>
            <w:proofErr w:type="spellStart"/>
            <w:r>
              <w:t>Vc</w:t>
            </w:r>
            <w:proofErr w:type="spellEnd"/>
            <w:r w:rsidR="00DB5C2A">
              <w:t xml:space="preserve"> Fgr. </w:t>
            </w:r>
            <w:r>
              <w:t>23</w:t>
            </w:r>
            <w:r w:rsidR="00DB5C2A">
              <w:br/>
            </w:r>
            <w:r w:rsidR="00DB5C2A" w:rsidRPr="00DB5C2A">
              <w:rPr>
                <w:i/>
                <w:sz w:val="20"/>
                <w:szCs w:val="20"/>
              </w:rPr>
              <w:t>(</w:t>
            </w:r>
            <w:proofErr w:type="spellStart"/>
            <w:r w:rsidR="007F485A">
              <w:rPr>
                <w:i/>
                <w:sz w:val="20"/>
                <w:szCs w:val="20"/>
              </w:rPr>
              <w:t>Vb</w:t>
            </w:r>
            <w:proofErr w:type="spellEnd"/>
            <w:r w:rsidR="007F485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DB5C2A" w:rsidRPr="00DB5C2A">
              <w:rPr>
                <w:i/>
                <w:sz w:val="20"/>
                <w:szCs w:val="20"/>
              </w:rPr>
              <w:t>Bew</w:t>
            </w:r>
            <w:proofErr w:type="spellEnd"/>
            <w:r w:rsidR="00DB5C2A"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F485A" w:rsidRDefault="007F485A" w:rsidP="007F485A">
            <w:pPr>
              <w:spacing w:before="120" w:after="120"/>
            </w:pPr>
            <w:r>
              <w:t>EG 8</w:t>
            </w:r>
          </w:p>
          <w:p w:rsidR="00DB5C2A" w:rsidRPr="007F485A" w:rsidRDefault="007F485A" w:rsidP="007F485A">
            <w:pPr>
              <w:spacing w:before="120" w:after="12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(</w:t>
            </w:r>
            <w:r w:rsidR="00DB5C2A" w:rsidRPr="007F485A">
              <w:rPr>
                <w:i/>
                <w:sz w:val="20"/>
                <w:szCs w:val="20"/>
              </w:rPr>
              <w:t xml:space="preserve">EG </w:t>
            </w:r>
            <w:r w:rsidRPr="007F485A">
              <w:rPr>
                <w:i/>
                <w:sz w:val="20"/>
                <w:szCs w:val="20"/>
              </w:rPr>
              <w:t>9 -klein-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7F485A" w:rsidTr="007F485A">
        <w:tc>
          <w:tcPr>
            <w:tcW w:w="4786" w:type="dxa"/>
          </w:tcPr>
          <w:p w:rsidR="007F485A" w:rsidRDefault="007F485A" w:rsidP="00193DE4">
            <w:pPr>
              <w:spacing w:before="120" w:after="120"/>
            </w:pPr>
            <w:r w:rsidRPr="0072452C">
              <w:rPr>
                <w:b/>
              </w:rPr>
              <w:lastRenderedPageBreak/>
              <w:t xml:space="preserve">mindestens </w:t>
            </w:r>
            <w:r>
              <w:rPr>
                <w:b/>
              </w:rPr>
              <w:t>acht</w:t>
            </w:r>
            <w:r w:rsidRPr="0072452C">
              <w:rPr>
                <w:b/>
              </w:rPr>
              <w:t xml:space="preserve"> Masseure</w:t>
            </w:r>
            <w:r>
              <w:t>, Masseure und medizinische Bademeister oder Angestellte in der Tätigkeit von Masseuren oder Masseuren und medizinischen Bademeistern durch aus-</w:t>
            </w:r>
            <w:proofErr w:type="spellStart"/>
            <w:r>
              <w:t>drückliche</w:t>
            </w:r>
            <w:proofErr w:type="spellEnd"/>
            <w:r>
              <w:t xml:space="preserve"> Anordnung ständig </w:t>
            </w:r>
            <w:r w:rsidRPr="0072452C">
              <w:rPr>
                <w:b/>
              </w:rPr>
              <w:t>unterstellt</w:t>
            </w:r>
            <w:r>
              <w:t>.</w:t>
            </w:r>
          </w:p>
          <w:p w:rsidR="007F485A" w:rsidRDefault="007F485A" w:rsidP="007F485A">
            <w:pPr>
              <w:spacing w:before="120" w:after="120"/>
            </w:pPr>
            <w:r>
              <w:t>(Hierzu Protokollerkl</w:t>
            </w:r>
            <w:r>
              <w:t>ä</w:t>
            </w:r>
            <w:bookmarkStart w:id="0" w:name="_GoBack"/>
            <w:bookmarkEnd w:id="0"/>
            <w:r>
              <w:t>rungen Nrn. 5 u. 17)</w:t>
            </w:r>
          </w:p>
        </w:tc>
        <w:tc>
          <w:tcPr>
            <w:tcW w:w="1701" w:type="dxa"/>
          </w:tcPr>
          <w:p w:rsidR="007F485A" w:rsidRDefault="007F485A" w:rsidP="007F485A">
            <w:pPr>
              <w:spacing w:before="120" w:after="120"/>
            </w:pPr>
            <w:proofErr w:type="spellStart"/>
            <w:r>
              <w:t>V</w:t>
            </w:r>
            <w:r>
              <w:t>c</w:t>
            </w:r>
            <w:proofErr w:type="spellEnd"/>
            <w:r>
              <w:t xml:space="preserve"> Fgr. 2</w:t>
            </w:r>
            <w:r>
              <w:t>1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V</w:t>
            </w:r>
            <w:r>
              <w:rPr>
                <w:i/>
                <w:sz w:val="20"/>
                <w:szCs w:val="20"/>
              </w:rPr>
              <w:t>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F485A" w:rsidRDefault="007F485A" w:rsidP="00193DE4">
            <w:pPr>
              <w:spacing w:before="120" w:after="120"/>
            </w:pPr>
            <w:r>
              <w:t>EG 8</w:t>
            </w:r>
          </w:p>
          <w:p w:rsidR="007F485A" w:rsidRPr="007F485A" w:rsidRDefault="007F485A" w:rsidP="00193DE4">
            <w:pPr>
              <w:spacing w:before="120" w:after="12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r w:rsidRPr="007F485A">
              <w:rPr>
                <w:i/>
                <w:sz w:val="20"/>
                <w:szCs w:val="20"/>
              </w:rPr>
              <w:t>EG 9</w:t>
            </w:r>
            <w:r w:rsidRPr="007F485A">
              <w:rPr>
                <w:i/>
                <w:sz w:val="20"/>
                <w:szCs w:val="20"/>
              </w:rPr>
              <w:t xml:space="preserve"> -klein-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7F485A" w:rsidRPr="00DB5C2A" w:rsidRDefault="007F485A" w:rsidP="00193DE4">
            <w:pPr>
              <w:spacing w:before="120" w:after="120"/>
              <w:rPr>
                <w:b/>
              </w:rPr>
            </w:pPr>
          </w:p>
        </w:tc>
      </w:tr>
      <w:tr w:rsidR="007F485A" w:rsidTr="007F485A">
        <w:tc>
          <w:tcPr>
            <w:tcW w:w="4786" w:type="dxa"/>
          </w:tcPr>
          <w:p w:rsidR="007F485A" w:rsidRDefault="007F485A" w:rsidP="00193DE4">
            <w:pPr>
              <w:spacing w:before="120" w:after="120"/>
            </w:pPr>
            <w:r>
              <w:t xml:space="preserve">1. </w:t>
            </w:r>
            <w:r>
              <w:t xml:space="preserve">Lehrkräfte an Lehranstalten für </w:t>
            </w:r>
            <w:r w:rsidRPr="0072452C">
              <w:t>Masseure und medizinische Bademeiste</w:t>
            </w:r>
            <w:r>
              <w:t>r</w:t>
            </w:r>
          </w:p>
        </w:tc>
        <w:tc>
          <w:tcPr>
            <w:tcW w:w="1701" w:type="dxa"/>
          </w:tcPr>
          <w:p w:rsidR="007F485A" w:rsidRDefault="007F485A" w:rsidP="007F485A">
            <w:pPr>
              <w:spacing w:before="120" w:after="120"/>
            </w:pPr>
            <w:proofErr w:type="spellStart"/>
            <w:r>
              <w:t>V</w:t>
            </w:r>
            <w:r>
              <w:t>b</w:t>
            </w:r>
            <w:proofErr w:type="spellEnd"/>
            <w:r>
              <w:t xml:space="preserve"> Fgr. 2</w:t>
            </w:r>
            <w:r>
              <w:t>2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I</w:t>
            </w:r>
            <w:r>
              <w:rPr>
                <w:i/>
                <w:sz w:val="20"/>
                <w:szCs w:val="20"/>
              </w:rPr>
              <w:t>Vb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F485A" w:rsidRDefault="007F485A" w:rsidP="007F485A">
            <w:pPr>
              <w:spacing w:before="120" w:after="120"/>
            </w:pPr>
            <w:r>
              <w:t xml:space="preserve">EG </w:t>
            </w:r>
            <w:r>
              <w:t>9</w:t>
            </w:r>
          </w:p>
        </w:tc>
        <w:tc>
          <w:tcPr>
            <w:tcW w:w="1559" w:type="dxa"/>
          </w:tcPr>
          <w:p w:rsidR="007F485A" w:rsidRPr="00DB5C2A" w:rsidRDefault="007F485A" w:rsidP="00193DE4">
            <w:pPr>
              <w:spacing w:before="120" w:after="120"/>
              <w:rPr>
                <w:b/>
              </w:rPr>
            </w:pP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151D2"/>
    <w:rsid w:val="00053D9E"/>
    <w:rsid w:val="000B4891"/>
    <w:rsid w:val="000E4558"/>
    <w:rsid w:val="00136548"/>
    <w:rsid w:val="00196533"/>
    <w:rsid w:val="00256218"/>
    <w:rsid w:val="0026141A"/>
    <w:rsid w:val="003170D8"/>
    <w:rsid w:val="00392DED"/>
    <w:rsid w:val="003E4B8B"/>
    <w:rsid w:val="004175F2"/>
    <w:rsid w:val="004453B5"/>
    <w:rsid w:val="004D0A3D"/>
    <w:rsid w:val="00540807"/>
    <w:rsid w:val="005616E9"/>
    <w:rsid w:val="005C7931"/>
    <w:rsid w:val="005D197E"/>
    <w:rsid w:val="005E2151"/>
    <w:rsid w:val="00665954"/>
    <w:rsid w:val="00670D0B"/>
    <w:rsid w:val="0068533C"/>
    <w:rsid w:val="006F7C75"/>
    <w:rsid w:val="00701B5A"/>
    <w:rsid w:val="0071573D"/>
    <w:rsid w:val="0072452C"/>
    <w:rsid w:val="00735B2A"/>
    <w:rsid w:val="007679C5"/>
    <w:rsid w:val="0078025D"/>
    <w:rsid w:val="00782911"/>
    <w:rsid w:val="007B23EB"/>
    <w:rsid w:val="007B573D"/>
    <w:rsid w:val="007B78B1"/>
    <w:rsid w:val="007F485A"/>
    <w:rsid w:val="00812D1B"/>
    <w:rsid w:val="0081598C"/>
    <w:rsid w:val="008330F7"/>
    <w:rsid w:val="008477F8"/>
    <w:rsid w:val="009331ED"/>
    <w:rsid w:val="009A7EC0"/>
    <w:rsid w:val="009B790A"/>
    <w:rsid w:val="009E3499"/>
    <w:rsid w:val="00A17C57"/>
    <w:rsid w:val="00A30E0C"/>
    <w:rsid w:val="00A35D39"/>
    <w:rsid w:val="00A4425D"/>
    <w:rsid w:val="00A608DF"/>
    <w:rsid w:val="00AE00BF"/>
    <w:rsid w:val="00B65B9B"/>
    <w:rsid w:val="00BE1E9C"/>
    <w:rsid w:val="00C27548"/>
    <w:rsid w:val="00C2788B"/>
    <w:rsid w:val="00C57D48"/>
    <w:rsid w:val="00C8718F"/>
    <w:rsid w:val="00CD48A0"/>
    <w:rsid w:val="00CE31B9"/>
    <w:rsid w:val="00CE56A9"/>
    <w:rsid w:val="00D028C4"/>
    <w:rsid w:val="00DA46EA"/>
    <w:rsid w:val="00DB5C2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D71AE-0CFD-4A72-B448-1EC2B7F1A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32D2252F.dotm</Template>
  <TotalTime>0</TotalTime>
  <Pages>2</Pages>
  <Words>324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2016-10-18T15:31:00Z</dcterms:created>
  <dcterms:modified xsi:type="dcterms:W3CDTF">2016-10-18T15:31:00Z</dcterms:modified>
</cp:coreProperties>
</file>